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6D820F1E" w:rsidR="00E360D4" w:rsidRPr="006C242C" w:rsidRDefault="00CF2DE0" w:rsidP="008214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F2DE0">
              <w:rPr>
                <w:rFonts w:ascii="Arial" w:hAnsi="Arial" w:cs="Arial"/>
                <w:b/>
              </w:rPr>
              <w:t>Vzdělávání zaměstnanců</w:t>
            </w:r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CF2DE0" w:rsidRPr="006C242C" w14:paraId="57072A68" w14:textId="77777777" w:rsidTr="00D913B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CF2DE0" w:rsidRPr="00D62F51" w:rsidRDefault="00CF2DE0" w:rsidP="00CF2DE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508D47C5" w14:textId="78A4F2FB" w:rsidR="00CF2DE0" w:rsidRPr="00CF2DE0" w:rsidRDefault="00CF2DE0" w:rsidP="00CF2DE0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CF2DE0">
              <w:rPr>
                <w:rFonts w:ascii="Arial" w:hAnsi="Arial" w:cs="Arial"/>
              </w:rPr>
              <w:t>HANZA SPORT plus, s.r.o.</w:t>
            </w:r>
          </w:p>
        </w:tc>
      </w:tr>
      <w:tr w:rsidR="00CF2DE0" w:rsidRPr="006C242C" w14:paraId="762A4FA1" w14:textId="77777777" w:rsidTr="00D913B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CF2DE0" w:rsidRPr="00D62F51" w:rsidRDefault="00CF2DE0" w:rsidP="00CF2DE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205BA088" w14:textId="0B88EEDB" w:rsidR="00CF2DE0" w:rsidRPr="00CF2DE0" w:rsidRDefault="00CF2DE0" w:rsidP="00CF2DE0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F2DE0">
              <w:rPr>
                <w:rFonts w:ascii="Arial" w:hAnsi="Arial" w:cs="Arial"/>
              </w:rPr>
              <w:t xml:space="preserve">Dukelská </w:t>
            </w:r>
            <w:proofErr w:type="gramStart"/>
            <w:r w:rsidRPr="00CF2DE0">
              <w:rPr>
                <w:rFonts w:ascii="Arial" w:hAnsi="Arial" w:cs="Arial"/>
              </w:rPr>
              <w:t>57C</w:t>
            </w:r>
            <w:proofErr w:type="gramEnd"/>
            <w:r w:rsidRPr="00CF2DE0">
              <w:rPr>
                <w:rFonts w:ascii="Arial" w:hAnsi="Arial" w:cs="Arial"/>
              </w:rPr>
              <w:t>, 61400 Brno</w:t>
            </w:r>
          </w:p>
        </w:tc>
      </w:tr>
      <w:tr w:rsidR="000358C3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0358C3" w:rsidRPr="00D62F51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6523BE57" w:rsidR="000358C3" w:rsidRPr="000358C3" w:rsidRDefault="00CF2DE0" w:rsidP="000358C3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CF2DE0">
              <w:rPr>
                <w:rFonts w:ascii="Arial" w:hAnsi="Arial" w:cs="Arial"/>
              </w:rPr>
              <w:t>27719278</w:t>
            </w:r>
          </w:p>
        </w:tc>
      </w:tr>
      <w:tr w:rsidR="000358C3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0358C3" w:rsidRPr="006C242C" w:rsidRDefault="000358C3" w:rsidP="000358C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Účastník:</w:t>
            </w:r>
          </w:p>
        </w:tc>
      </w:tr>
      <w:tr w:rsidR="000358C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Osoba oprávněná jednat jménem či za účastníka: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e-mail: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0358C3" w:rsidRPr="006C242C" w:rsidRDefault="000358C3" w:rsidP="00035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43E75BAF" w14:textId="77777777" w:rsidR="000358C3" w:rsidRDefault="000358C3" w:rsidP="000358C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6DEBF487" w:rsidR="000358C3" w:rsidRPr="006A68CD" w:rsidRDefault="000358C3" w:rsidP="000358C3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Účastník vyplní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07B27AE7" w14:textId="446A6A68" w:rsidR="000358C3" w:rsidRPr="006C242C" w:rsidRDefault="000358C3" w:rsidP="002D11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C3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0358C3" w:rsidRPr="006C242C" w:rsidRDefault="000358C3" w:rsidP="000358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Podpis osoby oprávněné jednat jménem či za 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0358C3" w:rsidRPr="006C242C" w:rsidRDefault="000358C3" w:rsidP="000358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0358C3" w:rsidRPr="006C242C" w:rsidRDefault="000358C3" w:rsidP="000358C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358C3"/>
    <w:rsid w:val="000479B9"/>
    <w:rsid w:val="00056A15"/>
    <w:rsid w:val="00083B6E"/>
    <w:rsid w:val="00085AA1"/>
    <w:rsid w:val="000A43F8"/>
    <w:rsid w:val="000A60E7"/>
    <w:rsid w:val="000A619E"/>
    <w:rsid w:val="000B36B3"/>
    <w:rsid w:val="000D163F"/>
    <w:rsid w:val="000D5566"/>
    <w:rsid w:val="000F6633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116F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5FDB"/>
    <w:rsid w:val="00480D96"/>
    <w:rsid w:val="00482AAC"/>
    <w:rsid w:val="004910A0"/>
    <w:rsid w:val="00492FB6"/>
    <w:rsid w:val="004A0352"/>
    <w:rsid w:val="004A3039"/>
    <w:rsid w:val="004A33AB"/>
    <w:rsid w:val="004D6B2D"/>
    <w:rsid w:val="004E03BD"/>
    <w:rsid w:val="004E35D2"/>
    <w:rsid w:val="00520FD5"/>
    <w:rsid w:val="005251C7"/>
    <w:rsid w:val="005314BB"/>
    <w:rsid w:val="00533051"/>
    <w:rsid w:val="005524A1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3DFD"/>
    <w:rsid w:val="006F3EFA"/>
    <w:rsid w:val="006F773A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2DE0"/>
    <w:rsid w:val="00CF759F"/>
    <w:rsid w:val="00D163B2"/>
    <w:rsid w:val="00D16FDF"/>
    <w:rsid w:val="00D3555F"/>
    <w:rsid w:val="00D46E16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AF40-F0B8-4762-8AD4-EF864870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0</TotalTime>
  <Pages>1</Pages>
  <Words>92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 Zahálka</dc:creator>
  <cp:keywords/>
  <cp:lastModifiedBy>Jan Zahálka</cp:lastModifiedBy>
  <cp:revision>2</cp:revision>
  <cp:lastPrinted>2012-10-05T08:58:00Z</cp:lastPrinted>
  <dcterms:created xsi:type="dcterms:W3CDTF">2021-12-22T13:19:00Z</dcterms:created>
  <dcterms:modified xsi:type="dcterms:W3CDTF">2021-12-22T13:19:00Z</dcterms:modified>
</cp:coreProperties>
</file>